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3392EE29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9925D1">
              <w:rPr>
                <w:rFonts w:eastAsia="Times New Roman" w:cs="Calibri"/>
                <w:b/>
              </w:rPr>
              <w:t>60</w:t>
            </w:r>
            <w:r>
              <w:rPr>
                <w:rFonts w:eastAsia="Times New Roman" w:cs="Calibri"/>
                <w:b/>
              </w:rPr>
              <w:t>/201</w:t>
            </w:r>
            <w:r w:rsidR="004B5044">
              <w:rPr>
                <w:rFonts w:eastAsia="Times New Roman" w:cs="Calibri"/>
                <w:b/>
              </w:rPr>
              <w:t>9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7C9614A4" w:rsidR="005E0CA7" w:rsidRPr="004B5044" w:rsidRDefault="009925D1" w:rsidP="009925D1">
            <w:pPr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</w:rPr>
            </w:pPr>
            <w:bookmarkStart w:id="1" w:name="_Hlk24967511"/>
            <w:r w:rsidRPr="009925D1">
              <w:rPr>
                <w:rFonts w:eastAsia="Times New Roman" w:cs="Calibri"/>
                <w:b/>
              </w:rPr>
              <w:t>Dostawa worków do prowadzenia selektywnej zbiórki odpadów komunalnych w roku 2020</w:t>
            </w:r>
            <w:bookmarkEnd w:id="1"/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14FDC418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4DF29D3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6F86F756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27CB97B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realizacji umowy: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88798CD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4B5044">
        <w:trPr>
          <w:trHeight w:val="511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DF92716" w14:textId="26C77A48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</w:t>
            </w:r>
          </w:p>
        </w:tc>
      </w:tr>
      <w:tr w:rsidR="005E0CA7" w:rsidRPr="00A33FE5" w14:paraId="14060450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05A06596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9925D1" w:rsidRPr="009925D1">
        <w:rPr>
          <w:rFonts w:cs="Calibri"/>
          <w:b/>
          <w:bCs/>
          <w:i/>
          <w:iCs/>
        </w:rPr>
        <w:t>Dostawa worków do prowadzenia selektywnej zbiórki odpadów komunalnych w roku 2020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88668F9" w14:textId="5E2C1668" w:rsidR="002A45B0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W ciągu ostatnich </w:t>
      </w:r>
      <w:r w:rsidR="00C368B3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lat przed upływem terminu składania ofert, a jeżeli okres prowadzenia działalności jest krótszy - w tym okresie, wykonał co najmniej 1(</w:t>
      </w:r>
      <w:r w:rsidR="00C368B3" w:rsidRPr="006A292F">
        <w:rPr>
          <w:rFonts w:eastAsia="Times New Roman" w:cs="Calibri"/>
          <w:i/>
        </w:rPr>
        <w:t>jed</w:t>
      </w:r>
      <w:r w:rsidR="00C368B3">
        <w:rPr>
          <w:rFonts w:eastAsia="Times New Roman" w:cs="Calibri"/>
          <w:i/>
        </w:rPr>
        <w:t>ną</w:t>
      </w:r>
      <w:r w:rsidRPr="006A292F">
        <w:rPr>
          <w:rFonts w:eastAsia="Times New Roman" w:cs="Calibri"/>
          <w:i/>
        </w:rPr>
        <w:t xml:space="preserve">) </w:t>
      </w:r>
      <w:r w:rsidR="009925D1">
        <w:rPr>
          <w:rFonts w:eastAsia="Times New Roman" w:cs="Calibri"/>
          <w:i/>
        </w:rPr>
        <w:t>dostawę</w:t>
      </w:r>
      <w:r w:rsidRPr="006A292F">
        <w:rPr>
          <w:rFonts w:eastAsia="Times New Roman" w:cs="Calibri"/>
          <w:i/>
        </w:rPr>
        <w:t xml:space="preserve"> odpowiadającą przedmiotowi niniejszego zamówienia, </w:t>
      </w:r>
      <w:r w:rsidR="00C368B3" w:rsidRPr="00C368B3">
        <w:rPr>
          <w:rFonts w:eastAsia="Times New Roman" w:cs="Calibri"/>
          <w:i/>
        </w:rPr>
        <w:t xml:space="preserve">w szczególności </w:t>
      </w:r>
      <w:r w:rsidR="009925D1" w:rsidRPr="009925D1">
        <w:rPr>
          <w:rFonts w:eastAsia="Times New Roman" w:cs="Calibri"/>
          <w:i/>
        </w:rPr>
        <w:t>dostawę worków do prowadzenia selektywnej zbiórki odpadów komunalnych</w:t>
      </w:r>
      <w:r w:rsidR="009925D1">
        <w:rPr>
          <w:rFonts w:eastAsia="Times New Roman" w:cs="Calibri"/>
          <w:i/>
        </w:rPr>
        <w:t>.</w:t>
      </w:r>
      <w:r w:rsidR="00C368B3" w:rsidRPr="00C368B3">
        <w:rPr>
          <w:rFonts w:eastAsia="Times New Roman" w:cs="Calibri"/>
          <w:i/>
        </w:rPr>
        <w:t xml:space="preserve">  Wartość usługi uznanej za spełniającą warunek nie może być niższa niż 100.000 zł brutto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1CC93157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9925D1" w:rsidRPr="009925D1">
        <w:rPr>
          <w:rFonts w:cs="Calibri"/>
          <w:b/>
          <w:bCs/>
          <w:i/>
          <w:iCs/>
        </w:rPr>
        <w:t>Dostawa worków do prowadzenia selektywnej zbiórki odpadów komunalnych w roku 2020</w:t>
      </w:r>
      <w:bookmarkStart w:id="2" w:name="_GoBack"/>
      <w:bookmarkEnd w:id="2"/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 xml:space="preserve"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</w:t>
      </w:r>
      <w:r w:rsidRPr="006D4454">
        <w:rPr>
          <w:rFonts w:cs="Calibri"/>
          <w:szCs w:val="20"/>
        </w:rPr>
        <w:lastRenderedPageBreak/>
        <w:t>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9925D1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160A44"/>
    <w:rsid w:val="001E38BE"/>
    <w:rsid w:val="001F05A5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925D1"/>
    <w:rsid w:val="009B615D"/>
    <w:rsid w:val="009C34EE"/>
    <w:rsid w:val="00A33FE5"/>
    <w:rsid w:val="00A4487E"/>
    <w:rsid w:val="00B752C7"/>
    <w:rsid w:val="00BE262F"/>
    <w:rsid w:val="00C368B3"/>
    <w:rsid w:val="00CD1F5B"/>
    <w:rsid w:val="00D5678F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pac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3C4EA-9421-4275-9C20-B7AC12BD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3</Pages>
  <Words>815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3</cp:revision>
  <dcterms:created xsi:type="dcterms:W3CDTF">2019-11-15T12:38:00Z</dcterms:created>
  <dcterms:modified xsi:type="dcterms:W3CDTF">2019-11-19T09:43:00Z</dcterms:modified>
</cp:coreProperties>
</file>